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4C" w:rsidRDefault="007D364C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D364C" w:rsidRDefault="007D364C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D364C" w:rsidRDefault="007D364C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7D364C" w:rsidRDefault="007D364C" w:rsidP="00167CA8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D364C">
        <w:tc>
          <w:tcPr>
            <w:tcW w:w="1561" w:type="dxa"/>
            <w:vMerge w:val="restart"/>
            <w:vAlign w:val="center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D364C">
        <w:tc>
          <w:tcPr>
            <w:tcW w:w="1561" w:type="dxa"/>
            <w:vMerge/>
            <w:vAlign w:val="center"/>
          </w:tcPr>
          <w:p w:rsidR="007D364C" w:rsidRDefault="007D364C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D364C" w:rsidRDefault="007D364C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D364C" w:rsidRDefault="007D364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D364C" w:rsidRDefault="007D364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D364C" w:rsidRDefault="007D364C">
            <w:pPr>
              <w:rPr>
                <w:lang w:eastAsia="en-US"/>
              </w:rPr>
            </w:pPr>
          </w:p>
        </w:tc>
      </w:tr>
      <w:tr w:rsidR="007D364C">
        <w:trPr>
          <w:trHeight w:val="1169"/>
        </w:trPr>
        <w:tc>
          <w:tcPr>
            <w:tcW w:w="1561" w:type="dxa"/>
          </w:tcPr>
          <w:p w:rsidR="007D364C" w:rsidRPr="0075783B" w:rsidRDefault="007D364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Уварова А.Г.</w:t>
            </w:r>
          </w:p>
        </w:tc>
        <w:tc>
          <w:tcPr>
            <w:tcW w:w="1417" w:type="dxa"/>
          </w:tcPr>
          <w:p w:rsidR="007D364C" w:rsidRPr="0075783B" w:rsidRDefault="007D364C" w:rsidP="0075783B">
            <w:pPr>
              <w:jc w:val="center"/>
              <w:rPr>
                <w:color w:val="333333"/>
                <w:lang w:eastAsia="en-US"/>
              </w:rPr>
            </w:pPr>
            <w:r w:rsidRPr="0075783B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«Потапов-ская</w:t>
            </w:r>
            <w:r w:rsidRPr="0075783B">
              <w:rPr>
                <w:color w:val="333333"/>
                <w:lang w:eastAsia="en-US"/>
              </w:rPr>
              <w:t xml:space="preserve"> ООШ</w:t>
            </w:r>
            <w:r>
              <w:rPr>
                <w:color w:val="333333"/>
                <w:lang w:eastAsia="en-US"/>
              </w:rPr>
              <w:t>»</w:t>
            </w:r>
            <w:r w:rsidRPr="0075783B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6" w:type="dxa"/>
          </w:tcPr>
          <w:p w:rsidR="007D364C" w:rsidRDefault="007D364C" w:rsidP="00BB39C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303C1">
              <w:rPr>
                <w:lang w:eastAsia="en-US"/>
              </w:rPr>
              <w:t>Жилой дом</w:t>
            </w:r>
          </w:p>
          <w:p w:rsidR="007D364C" w:rsidRDefault="007D364C" w:rsidP="00BB39CA">
            <w:pPr>
              <w:rPr>
                <w:lang w:eastAsia="en-US"/>
              </w:rPr>
            </w:pPr>
          </w:p>
          <w:p w:rsidR="007D364C" w:rsidRDefault="007D364C" w:rsidP="00BB39CA">
            <w:pPr>
              <w:rPr>
                <w:lang w:eastAsia="en-US"/>
              </w:rPr>
            </w:pPr>
            <w:r>
              <w:rPr>
                <w:lang w:eastAsia="en-US"/>
              </w:rPr>
              <w:t>2)Земельный участок</w:t>
            </w:r>
          </w:p>
          <w:p w:rsidR="007D364C" w:rsidRDefault="007D364C" w:rsidP="00BB39CA">
            <w:pPr>
              <w:rPr>
                <w:lang w:eastAsia="en-US"/>
              </w:rPr>
            </w:pPr>
            <w:r>
              <w:rPr>
                <w:lang w:eastAsia="en-US"/>
              </w:rPr>
              <w:t>3)Земель-ный пай</w:t>
            </w:r>
          </w:p>
          <w:p w:rsidR="007D364C" w:rsidRDefault="007D364C" w:rsidP="00BB39CA">
            <w:pPr>
              <w:rPr>
                <w:lang w:eastAsia="en-US"/>
              </w:rPr>
            </w:pPr>
            <w:r>
              <w:rPr>
                <w:lang w:eastAsia="en-US"/>
              </w:rPr>
              <w:t>4) Земель-ный пай</w:t>
            </w:r>
          </w:p>
        </w:tc>
        <w:tc>
          <w:tcPr>
            <w:tcW w:w="1081" w:type="dxa"/>
          </w:tcPr>
          <w:p w:rsidR="007D364C" w:rsidRDefault="007D364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½</w:t>
            </w:r>
          </w:p>
          <w:p w:rsidR="007D364C" w:rsidRDefault="007D364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½</w:t>
            </w:r>
          </w:p>
          <w:p w:rsidR="007D364C" w:rsidRDefault="007D364C">
            <w:pPr>
              <w:rPr>
                <w:color w:val="333333"/>
                <w:sz w:val="22"/>
                <w:szCs w:val="22"/>
                <w:lang w:eastAsia="en-US"/>
              </w:rPr>
            </w:pPr>
            <w:r w:rsidRPr="00BB39CA">
              <w:rPr>
                <w:color w:val="333333"/>
                <w:sz w:val="22"/>
                <w:szCs w:val="22"/>
                <w:lang w:eastAsia="en-US"/>
              </w:rPr>
              <w:t>Индивидуальная</w:t>
            </w:r>
          </w:p>
          <w:p w:rsidR="007D364C" w:rsidRDefault="007D364C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7D364C" w:rsidRPr="00BB39CA" w:rsidRDefault="007D364C">
            <w:pPr>
              <w:rPr>
                <w:color w:val="333333"/>
                <w:sz w:val="22"/>
                <w:szCs w:val="22"/>
                <w:lang w:eastAsia="en-US"/>
              </w:rPr>
            </w:pPr>
            <w:r>
              <w:rPr>
                <w:color w:val="333333"/>
                <w:sz w:val="22"/>
                <w:szCs w:val="22"/>
                <w:lang w:eastAsia="en-US"/>
              </w:rPr>
              <w:t>Общая долевая 1/2</w:t>
            </w:r>
          </w:p>
        </w:tc>
        <w:tc>
          <w:tcPr>
            <w:tcW w:w="1080" w:type="dxa"/>
          </w:tcPr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69,5</w:t>
            </w: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690</w:t>
            </w: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72000</w:t>
            </w: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Pr="0075783B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72000</w:t>
            </w:r>
          </w:p>
        </w:tc>
        <w:tc>
          <w:tcPr>
            <w:tcW w:w="971" w:type="dxa"/>
          </w:tcPr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Pr="0075783B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7D364C" w:rsidRPr="00D303C1" w:rsidRDefault="007D364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D364C" w:rsidRPr="00D303C1" w:rsidRDefault="007D364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D364C" w:rsidRPr="00D303C1" w:rsidRDefault="007D364C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7D364C" w:rsidRPr="00BB39CA" w:rsidRDefault="007D364C">
            <w:pPr>
              <w:rPr>
                <w:lang w:eastAsia="en-US"/>
              </w:rPr>
            </w:pPr>
            <w:r w:rsidRPr="00BB39CA">
              <w:rPr>
                <w:lang w:eastAsia="en-US"/>
              </w:rPr>
              <w:t>Автомобиль грузовой</w:t>
            </w:r>
          </w:p>
          <w:p w:rsidR="007D364C" w:rsidRPr="0075783B" w:rsidRDefault="007D364C">
            <w:pPr>
              <w:rPr>
                <w:sz w:val="20"/>
                <w:szCs w:val="20"/>
                <w:lang w:eastAsia="en-US"/>
              </w:rPr>
            </w:pPr>
            <w:r w:rsidRPr="00BB39CA">
              <w:rPr>
                <w:lang w:eastAsia="en-US"/>
              </w:rPr>
              <w:t>ГАЗ 33021</w:t>
            </w:r>
          </w:p>
        </w:tc>
        <w:tc>
          <w:tcPr>
            <w:tcW w:w="1740" w:type="dxa"/>
          </w:tcPr>
          <w:p w:rsidR="007D364C" w:rsidRPr="0075783B" w:rsidRDefault="007D364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603051,40</w:t>
            </w:r>
          </w:p>
        </w:tc>
        <w:tc>
          <w:tcPr>
            <w:tcW w:w="1740" w:type="dxa"/>
          </w:tcPr>
          <w:p w:rsidR="007D364C" w:rsidRPr="0075783B" w:rsidRDefault="007D364C">
            <w:pPr>
              <w:rPr>
                <w:color w:val="333333"/>
                <w:lang w:val="en-US" w:eastAsia="en-US"/>
              </w:rPr>
            </w:pPr>
          </w:p>
        </w:tc>
      </w:tr>
      <w:tr w:rsidR="007D364C">
        <w:trPr>
          <w:trHeight w:val="839"/>
        </w:trPr>
        <w:tc>
          <w:tcPr>
            <w:tcW w:w="1561" w:type="dxa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417" w:type="dxa"/>
          </w:tcPr>
          <w:p w:rsidR="007D364C" w:rsidRPr="0075783B" w:rsidRDefault="007D364C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266" w:type="dxa"/>
          </w:tcPr>
          <w:p w:rsidR="007D364C" w:rsidRDefault="007D364C" w:rsidP="00BB39C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303C1">
              <w:rPr>
                <w:lang w:eastAsia="en-US"/>
              </w:rPr>
              <w:t>Жилой дом</w:t>
            </w:r>
          </w:p>
          <w:p w:rsidR="007D364C" w:rsidRDefault="007D364C" w:rsidP="00BB39CA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7D364C" w:rsidRPr="0075783B" w:rsidRDefault="007D364C" w:rsidP="00BB39CA">
            <w:pPr>
              <w:rPr>
                <w:color w:val="800000"/>
                <w:lang w:eastAsia="en-US"/>
              </w:rPr>
            </w:pPr>
            <w:r>
              <w:rPr>
                <w:lang w:eastAsia="en-US"/>
              </w:rPr>
              <w:t xml:space="preserve">3) Земельный пай </w:t>
            </w:r>
          </w:p>
        </w:tc>
        <w:tc>
          <w:tcPr>
            <w:tcW w:w="1081" w:type="dxa"/>
          </w:tcPr>
          <w:p w:rsidR="007D364C" w:rsidRDefault="007D364C" w:rsidP="00BB39C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1/6</w:t>
            </w:r>
          </w:p>
          <w:p w:rsidR="007D364C" w:rsidRDefault="007D364C" w:rsidP="00BB39C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½</w:t>
            </w:r>
          </w:p>
          <w:p w:rsidR="007D364C" w:rsidRDefault="007D364C" w:rsidP="00BB39C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</w:t>
            </w:r>
          </w:p>
          <w:p w:rsidR="007D364C" w:rsidRDefault="007D364C" w:rsidP="00BB39C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1/2</w:t>
            </w:r>
          </w:p>
          <w:p w:rsidR="007D364C" w:rsidRPr="0075783B" w:rsidRDefault="007D364C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D364C" w:rsidRDefault="007D364C" w:rsidP="0075783B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69,5</w:t>
            </w:r>
          </w:p>
          <w:p w:rsidR="007D364C" w:rsidRDefault="007D364C" w:rsidP="0075783B">
            <w:pPr>
              <w:jc w:val="center"/>
              <w:rPr>
                <w:color w:val="800000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800000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690</w:t>
            </w:r>
          </w:p>
          <w:p w:rsidR="007D364C" w:rsidRDefault="007D364C" w:rsidP="0075783B">
            <w:pPr>
              <w:jc w:val="center"/>
              <w:rPr>
                <w:color w:val="800000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800000"/>
                <w:lang w:eastAsia="en-US"/>
              </w:rPr>
            </w:pPr>
          </w:p>
          <w:p w:rsidR="007D364C" w:rsidRPr="0075783B" w:rsidRDefault="007D364C" w:rsidP="0075783B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72000</w:t>
            </w:r>
          </w:p>
        </w:tc>
        <w:tc>
          <w:tcPr>
            <w:tcW w:w="971" w:type="dxa"/>
          </w:tcPr>
          <w:p w:rsidR="007D364C" w:rsidRDefault="007D364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7D364C" w:rsidRDefault="007D364C">
            <w:pPr>
              <w:rPr>
                <w:color w:val="800000"/>
                <w:lang w:eastAsia="en-US"/>
              </w:rPr>
            </w:pPr>
          </w:p>
          <w:p w:rsidR="007D364C" w:rsidRDefault="007D364C">
            <w:pPr>
              <w:rPr>
                <w:color w:val="800000"/>
                <w:lang w:eastAsia="en-US"/>
              </w:rPr>
            </w:pPr>
          </w:p>
          <w:p w:rsidR="007D364C" w:rsidRDefault="007D364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7D364C" w:rsidRDefault="007D364C">
            <w:pPr>
              <w:rPr>
                <w:color w:val="800000"/>
                <w:lang w:eastAsia="en-US"/>
              </w:rPr>
            </w:pPr>
          </w:p>
          <w:p w:rsidR="007D364C" w:rsidRDefault="007D364C">
            <w:pPr>
              <w:rPr>
                <w:color w:val="800000"/>
                <w:lang w:eastAsia="en-US"/>
              </w:rPr>
            </w:pPr>
          </w:p>
          <w:p w:rsidR="007D364C" w:rsidRPr="0075783B" w:rsidRDefault="007D364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7D364C" w:rsidRPr="00D303C1" w:rsidRDefault="007D364C" w:rsidP="003B2287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D364C" w:rsidRPr="00D303C1" w:rsidRDefault="007D364C" w:rsidP="003B2287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D364C" w:rsidRPr="00D303C1" w:rsidRDefault="007D364C" w:rsidP="003B2287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7D364C" w:rsidRDefault="007D364C" w:rsidP="00D303C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 Автомобиль грузовой</w:t>
            </w:r>
          </w:p>
          <w:p w:rsidR="007D364C" w:rsidRPr="0075783B" w:rsidRDefault="007D364C" w:rsidP="00D303C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ГАЗ 33021</w:t>
            </w:r>
          </w:p>
        </w:tc>
        <w:tc>
          <w:tcPr>
            <w:tcW w:w="1740" w:type="dxa"/>
          </w:tcPr>
          <w:p w:rsidR="007D364C" w:rsidRPr="0075783B" w:rsidRDefault="007D364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D364C" w:rsidRPr="0075783B" w:rsidRDefault="007D364C">
            <w:pPr>
              <w:rPr>
                <w:color w:val="800000"/>
                <w:lang w:eastAsia="en-US"/>
              </w:rPr>
            </w:pPr>
          </w:p>
        </w:tc>
      </w:tr>
    </w:tbl>
    <w:p w:rsidR="007D364C" w:rsidRDefault="007D364C" w:rsidP="00167CA8"/>
    <w:p w:rsidR="007D364C" w:rsidRDefault="007D364C"/>
    <w:sectPr w:rsidR="007D364C" w:rsidSect="00D303C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CA8"/>
    <w:rsid w:val="00065DC9"/>
    <w:rsid w:val="00130B0E"/>
    <w:rsid w:val="00167CA8"/>
    <w:rsid w:val="001F2D4B"/>
    <w:rsid w:val="0028266A"/>
    <w:rsid w:val="002C0844"/>
    <w:rsid w:val="003B2287"/>
    <w:rsid w:val="00633C01"/>
    <w:rsid w:val="0075783B"/>
    <w:rsid w:val="0076066E"/>
    <w:rsid w:val="007D364C"/>
    <w:rsid w:val="00863C0F"/>
    <w:rsid w:val="008E4AA4"/>
    <w:rsid w:val="00A146AB"/>
    <w:rsid w:val="00A27A08"/>
    <w:rsid w:val="00AC265C"/>
    <w:rsid w:val="00B82554"/>
    <w:rsid w:val="00BB2749"/>
    <w:rsid w:val="00BB39CA"/>
    <w:rsid w:val="00CA60E9"/>
    <w:rsid w:val="00D303C1"/>
    <w:rsid w:val="00F17E01"/>
    <w:rsid w:val="00F208D6"/>
    <w:rsid w:val="00F460BD"/>
    <w:rsid w:val="00FA760C"/>
    <w:rsid w:val="00FC3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CA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67CA8"/>
    <w:pPr>
      <w:ind w:left="720"/>
    </w:pPr>
  </w:style>
  <w:style w:type="table" w:styleId="TableGrid">
    <w:name w:val="Table Grid"/>
    <w:basedOn w:val="TableNormal"/>
    <w:uiPriority w:val="99"/>
    <w:rsid w:val="00167CA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45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2</Pages>
  <Words>167</Words>
  <Characters>952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2014-05-07T10:32:00Z</dcterms:created>
  <dcterms:modified xsi:type="dcterms:W3CDTF">2018-04-28T08:02:00Z</dcterms:modified>
</cp:coreProperties>
</file>